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E752D" w14:textId="77777777" w:rsidR="001457FC" w:rsidRDefault="001457FC" w:rsidP="00145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WESTWYKE</w:t>
      </w:r>
      <w:r>
        <w:rPr>
          <w:rFonts w:ascii="Times New Roman" w:hAnsi="Times New Roman" w:cs="Times New Roman"/>
        </w:rPr>
        <w:t xml:space="preserve">      (fl.1483)</w:t>
      </w:r>
    </w:p>
    <w:p w14:paraId="72B206AD" w14:textId="77777777" w:rsidR="001457FC" w:rsidRDefault="001457FC" w:rsidP="00145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Brentwood, Essex. Hosier.</w:t>
      </w:r>
    </w:p>
    <w:p w14:paraId="32B7180E" w14:textId="77777777" w:rsidR="001457FC" w:rsidRDefault="001457FC" w:rsidP="001457FC">
      <w:pPr>
        <w:rPr>
          <w:rFonts w:ascii="Times New Roman" w:hAnsi="Times New Roman" w:cs="Times New Roman"/>
        </w:rPr>
      </w:pPr>
    </w:p>
    <w:p w14:paraId="352298A5" w14:textId="77777777" w:rsidR="001457FC" w:rsidRDefault="001457FC" w:rsidP="001457FC">
      <w:pPr>
        <w:rPr>
          <w:rFonts w:ascii="Times New Roman" w:hAnsi="Times New Roman" w:cs="Times New Roman"/>
        </w:rPr>
      </w:pPr>
    </w:p>
    <w:p w14:paraId="0B46B754" w14:textId="77777777" w:rsidR="001457FC" w:rsidRDefault="001457FC" w:rsidP="001457FC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 xml:space="preserve">John Comber(q.v.) brought a plaint of debt against him, Edward </w:t>
      </w:r>
      <w:proofErr w:type="spellStart"/>
      <w:r>
        <w:rPr>
          <w:rFonts w:ascii="Times New Roman" w:hAnsi="Times New Roman" w:cs="Times New Roman"/>
        </w:rPr>
        <w:t>Hasyllay</w:t>
      </w:r>
      <w:proofErr w:type="spellEnd"/>
      <w:r>
        <w:rPr>
          <w:rFonts w:ascii="Times New Roman" w:hAnsi="Times New Roman" w:cs="Times New Roman"/>
        </w:rPr>
        <w:t xml:space="preserve"> of Chelmsford, Essex(q.v.), Richard </w:t>
      </w:r>
      <w:proofErr w:type="spellStart"/>
      <w:r>
        <w:rPr>
          <w:rFonts w:ascii="Times New Roman" w:hAnsi="Times New Roman" w:cs="Times New Roman"/>
        </w:rPr>
        <w:t>Slyand</w:t>
      </w:r>
      <w:proofErr w:type="spellEnd"/>
      <w:r>
        <w:rPr>
          <w:rFonts w:ascii="Times New Roman" w:hAnsi="Times New Roman" w:cs="Times New Roman"/>
        </w:rPr>
        <w:t xml:space="preserve"> of Maldon(q.v.), William </w:t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32F3CCA3" w14:textId="77777777" w:rsidR="001457FC" w:rsidRDefault="001457FC" w:rsidP="001457F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Southwark, Surrey(q.v.), and Robert Hamond of Southwark(q.v.).</w:t>
      </w:r>
    </w:p>
    <w:p w14:paraId="4DFE48C1" w14:textId="77777777" w:rsidR="001457FC" w:rsidRDefault="001457FC" w:rsidP="00145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F39EF27" w14:textId="77777777" w:rsidR="001457FC" w:rsidRDefault="001457FC" w:rsidP="001457FC">
      <w:pPr>
        <w:rPr>
          <w:rFonts w:ascii="Times New Roman" w:hAnsi="Times New Roman" w:cs="Times New Roman"/>
        </w:rPr>
      </w:pPr>
    </w:p>
    <w:p w14:paraId="5C98793E" w14:textId="77777777" w:rsidR="001457FC" w:rsidRDefault="001457FC" w:rsidP="001457FC">
      <w:pPr>
        <w:rPr>
          <w:rFonts w:ascii="Times New Roman" w:hAnsi="Times New Roman" w:cs="Times New Roman"/>
        </w:rPr>
      </w:pPr>
    </w:p>
    <w:p w14:paraId="607023B3" w14:textId="77777777" w:rsidR="001457FC" w:rsidRDefault="001457FC" w:rsidP="00145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August 2019</w:t>
      </w:r>
    </w:p>
    <w:p w14:paraId="2B1A8304" w14:textId="77777777" w:rsidR="006B2F86" w:rsidRPr="00E71FC3" w:rsidRDefault="001457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4B0EA" w14:textId="77777777" w:rsidR="001457FC" w:rsidRDefault="001457FC" w:rsidP="00E71FC3">
      <w:r>
        <w:separator/>
      </w:r>
    </w:p>
  </w:endnote>
  <w:endnote w:type="continuationSeparator" w:id="0">
    <w:p w14:paraId="112CEF1A" w14:textId="77777777" w:rsidR="001457FC" w:rsidRDefault="001457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10F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0F0E4" w14:textId="77777777" w:rsidR="001457FC" w:rsidRDefault="001457FC" w:rsidP="00E71FC3">
      <w:r>
        <w:separator/>
      </w:r>
    </w:p>
  </w:footnote>
  <w:footnote w:type="continuationSeparator" w:id="0">
    <w:p w14:paraId="7D15C7D3" w14:textId="77777777" w:rsidR="001457FC" w:rsidRDefault="001457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7FC"/>
    <w:rsid w:val="001457F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D8512"/>
  <w15:chartTrackingRefBased/>
  <w15:docId w15:val="{D2F5C7A5-D907-4CC7-9506-46F6DC77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57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2019-09-15T21:10:00Z</dcterms:created>
  <dcterms:modified xsi:type="dcterms:W3CDTF">2019-09-15T21:10:00Z</dcterms:modified>
</cp:coreProperties>
</file>